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23B0C884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AC0C41">
        <w:rPr>
          <w:rFonts w:eastAsia="宋体" w:hint="eastAsia"/>
          <w:lang w:val="en-US" w:eastAsia="zh-CN"/>
        </w:rPr>
        <w:t>5730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36FE015A" w:rsidR="008E592D" w:rsidRPr="0020489B" w:rsidRDefault="007C7EF7" w:rsidP="007C7EF7">
            <w:pPr>
              <w:pStyle w:val="CRCoverPage"/>
              <w:spacing w:after="0"/>
              <w:ind w:right="14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C7EF7">
              <w:rPr>
                <w:rFonts w:eastAsia="宋体" w:hint="eastAsia"/>
                <w:b/>
                <w:sz w:val="28"/>
                <w:lang w:eastAsia="zh-CN"/>
              </w:rPr>
              <w:t>0172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06D946AC" w:rsidR="008E592D" w:rsidRPr="00296FB7" w:rsidRDefault="00A41BB8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DB3576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2F807471" w:rsidR="008E592D" w:rsidRDefault="000E172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F87C8E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E018F4B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0A5DF4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B272B60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03AB25C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A41BB8">
              <w:rPr>
                <w:rFonts w:hint="eastAsia"/>
                <w:lang w:eastAsia="zh-CN"/>
              </w:rPr>
              <w:t>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5570C183" w:rsidR="008E592D" w:rsidRDefault="0048667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6EAD98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B1E2E" w14:textId="77777777" w:rsidR="00F87C8E" w:rsidRDefault="00F87C8E" w:rsidP="00F87C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537196FD" w14:textId="77777777" w:rsidR="00F87C8E" w:rsidRPr="000B7163" w:rsidRDefault="00F87C8E" w:rsidP="00F87C8E">
            <w:pPr>
              <w:pStyle w:val="PL"/>
            </w:pPr>
          </w:p>
          <w:p w14:paraId="47BA3E4D" w14:textId="77777777" w:rsidR="00F87C8E" w:rsidRPr="000B7163" w:rsidRDefault="00F87C8E" w:rsidP="00F87C8E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EF4FA5F" w14:textId="77777777" w:rsidR="00F87C8E" w:rsidRPr="000B7163" w:rsidRDefault="00F87C8E" w:rsidP="00F87C8E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735E5A8" w14:textId="77777777" w:rsidR="00F87C8E" w:rsidRPr="000B7163" w:rsidRDefault="00F87C8E" w:rsidP="00F87C8E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59B81B06" w14:textId="77777777" w:rsidR="00F87C8E" w:rsidRPr="000B7163" w:rsidRDefault="00F87C8E" w:rsidP="00F87C8E">
            <w:pPr>
              <w:pStyle w:val="PL"/>
            </w:pPr>
            <w:r w:rsidRPr="000B7163">
              <w:t>}</w:t>
            </w:r>
          </w:p>
          <w:p w14:paraId="06F1897A" w14:textId="77777777" w:rsidR="00F87C8E" w:rsidRPr="000B7163" w:rsidRDefault="00F87C8E" w:rsidP="00F87C8E">
            <w:pPr>
              <w:pStyle w:val="PL"/>
            </w:pPr>
          </w:p>
          <w:p w14:paraId="7B33CE0E" w14:textId="77777777" w:rsidR="00F87C8E" w:rsidRPr="000B7163" w:rsidRDefault="00F87C8E" w:rsidP="00F87C8E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0D74ECE5" w14:textId="77777777" w:rsidR="00F87C8E" w:rsidRPr="000B7163" w:rsidRDefault="00F87C8E" w:rsidP="00F87C8E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9B0BFC4" w14:textId="77777777" w:rsidR="00F87C8E" w:rsidRPr="000B7163" w:rsidRDefault="00F87C8E" w:rsidP="00F87C8E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6CB9B358" w14:textId="77777777" w:rsidR="00F87C8E" w:rsidRDefault="00F87C8E" w:rsidP="00F87C8E">
            <w:pPr>
              <w:pStyle w:val="PL"/>
            </w:pPr>
            <w:r w:rsidRPr="000B7163">
              <w:t>}</w:t>
            </w:r>
          </w:p>
          <w:p w14:paraId="7FA590BE" w14:textId="2B221B73" w:rsidR="001E1B2F" w:rsidRPr="00307270" w:rsidRDefault="00F87C8E" w:rsidP="00F87C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577E9" w14:textId="77777777" w:rsidR="00F87C8E" w:rsidRPr="00464DF3" w:rsidRDefault="00F87C8E" w:rsidP="00F87C8E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F87C8E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1D5617DE" w:rsidR="008E592D" w:rsidRDefault="00F87C8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0CEAE71E" w:rsidR="008E592D" w:rsidRDefault="000E17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DFFE46C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8DE99D5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E1722">
              <w:rPr>
                <w:rFonts w:hint="eastAsia"/>
                <w:lang w:eastAsia="zh-CN"/>
              </w:rPr>
              <w:t>38.473</w:t>
            </w:r>
            <w:r w:rsidR="00C56E53">
              <w:t xml:space="preserve">  </w:t>
            </w:r>
            <w:r>
              <w:t>CR</w:t>
            </w:r>
            <w:r w:rsidR="00C56E53">
              <w:t xml:space="preserve"> </w:t>
            </w:r>
            <w:r w:rsidR="000E1722">
              <w:rPr>
                <w:rFonts w:hint="eastAsia"/>
                <w:lang w:eastAsia="zh-CN"/>
              </w:rPr>
              <w:t>1513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7C8E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F87C8E" w:rsidRDefault="00F87C8E" w:rsidP="00F8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61879672" w:rsidR="00F87C8E" w:rsidRDefault="00F87C8E" w:rsidP="00F87C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2F81A71F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7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8" w:name="_Toc20955408"/>
      <w:bookmarkStart w:id="9" w:name="_Toc29991616"/>
      <w:bookmarkStart w:id="10" w:name="_Toc36556019"/>
      <w:bookmarkStart w:id="11" w:name="_Toc44497804"/>
      <w:bookmarkStart w:id="12" w:name="_Toc45108191"/>
      <w:bookmarkStart w:id="13" w:name="_Toc45901811"/>
      <w:bookmarkStart w:id="14" w:name="_Toc51850892"/>
      <w:bookmarkStart w:id="15" w:name="_Toc56693896"/>
      <w:bookmarkStart w:id="16" w:name="_Toc64447440"/>
      <w:bookmarkStart w:id="17" w:name="_Toc66286934"/>
      <w:bookmarkStart w:id="18" w:name="_Toc74151632"/>
      <w:bookmarkStart w:id="19" w:name="_Toc88654106"/>
      <w:bookmarkStart w:id="20" w:name="_Toc97904462"/>
      <w:bookmarkStart w:id="21" w:name="_Toc98868600"/>
      <w:bookmarkStart w:id="22" w:name="_Toc105174886"/>
      <w:bookmarkStart w:id="23" w:name="_Toc106109723"/>
      <w:bookmarkStart w:id="24" w:name="_Toc113825545"/>
      <w:bookmarkStart w:id="25" w:name="_Toc170756208"/>
      <w:r w:rsidRPr="00FD0425">
        <w:lastRenderedPageBreak/>
        <w:t>9.3.5</w:t>
      </w:r>
      <w:r w:rsidRPr="00FD0425">
        <w:tab/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26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21D342FE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27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28" w:author="China Telecom" w:date="2024-10-03T14:20:00Z" w16du:dateUtc="2024-10-03T06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6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B70CE" w14:textId="77777777" w:rsidR="00386E9E" w:rsidRDefault="00386E9E">
      <w:pPr>
        <w:spacing w:after="0"/>
      </w:pPr>
      <w:r>
        <w:separator/>
      </w:r>
    </w:p>
  </w:endnote>
  <w:endnote w:type="continuationSeparator" w:id="0">
    <w:p w14:paraId="7B29F8A0" w14:textId="77777777" w:rsidR="00386E9E" w:rsidRDefault="00386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D7821" w14:textId="77777777" w:rsidR="00386E9E" w:rsidRDefault="00386E9E">
      <w:pPr>
        <w:spacing w:after="0"/>
      </w:pPr>
      <w:r>
        <w:separator/>
      </w:r>
    </w:p>
  </w:footnote>
  <w:footnote w:type="continuationSeparator" w:id="0">
    <w:p w14:paraId="297377F6" w14:textId="77777777" w:rsidR="00386E9E" w:rsidRDefault="00386E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1F42"/>
    <w:rsid w:val="00075178"/>
    <w:rsid w:val="000778B8"/>
    <w:rsid w:val="00082AC4"/>
    <w:rsid w:val="00086729"/>
    <w:rsid w:val="000A44A5"/>
    <w:rsid w:val="000A4BDE"/>
    <w:rsid w:val="000A5DF4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722"/>
    <w:rsid w:val="000E24A9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5799A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2D3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86DBD"/>
    <w:rsid w:val="00386E9E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E0941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934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45615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3532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0C41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5CF"/>
    <w:rsid w:val="00B75DD1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2889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68A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447F"/>
    <w:rsid w:val="00DC3084"/>
    <w:rsid w:val="00DC3C37"/>
    <w:rsid w:val="00DC43D1"/>
    <w:rsid w:val="00DD1D96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8207F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571A"/>
    <w:rsid w:val="00F87375"/>
    <w:rsid w:val="00F877D9"/>
    <w:rsid w:val="00F87C8E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865</Words>
  <Characters>4931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13</cp:revision>
  <cp:lastPrinted>2411-12-31T15:59:00Z</cp:lastPrinted>
  <dcterms:created xsi:type="dcterms:W3CDTF">2024-10-03T06:35:00Z</dcterms:created>
  <dcterms:modified xsi:type="dcterms:W3CDTF">2024-10-17T04:44:00Z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